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C7AA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7C007981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39424545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684833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A6A817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318B52D9" w14:textId="77777777" w:rsidR="00E1534E" w:rsidRDefault="00E1534E" w:rsidP="00E1534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8F6162A" w14:textId="77777777" w:rsidR="00E1534E" w:rsidRDefault="00E1534E" w:rsidP="00E1534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3BD201A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854CEE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E504DF" w14:textId="77777777" w:rsidR="00E1534E" w:rsidRDefault="00E1534E" w:rsidP="00E1534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January 2023</w:t>
      </w:r>
    </w:p>
    <w:p w14:paraId="7F2B8D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C0EE" w14:textId="77777777" w:rsidR="00E1534E" w:rsidRDefault="00E1534E" w:rsidP="009139A6">
      <w:r>
        <w:separator/>
      </w:r>
    </w:p>
  </w:endnote>
  <w:endnote w:type="continuationSeparator" w:id="0">
    <w:p w14:paraId="6ACC9EA5" w14:textId="77777777" w:rsidR="00E1534E" w:rsidRDefault="00E153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07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7F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62D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57ABC" w14:textId="77777777" w:rsidR="00E1534E" w:rsidRDefault="00E1534E" w:rsidP="009139A6">
      <w:r>
        <w:separator/>
      </w:r>
    </w:p>
  </w:footnote>
  <w:footnote w:type="continuationSeparator" w:id="0">
    <w:p w14:paraId="187B0FA2" w14:textId="77777777" w:rsidR="00E1534E" w:rsidRDefault="00E153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61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D5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A6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4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534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9F94F"/>
  <w15:chartTrackingRefBased/>
  <w15:docId w15:val="{5DE5004B-6B3A-4F04-9202-14F06D4A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2023-02-27T22:34:00Z</dcterms:created>
  <dcterms:modified xsi:type="dcterms:W3CDTF">2023-02-27T22:35:00Z</dcterms:modified>
</cp:coreProperties>
</file>